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1A79" w14:textId="13CE885A" w:rsidR="00041482" w:rsidRPr="00AC42B0" w:rsidRDefault="00EF037D" w:rsidP="00EF0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enter" w:pos="4211"/>
        </w:tabs>
        <w:spacing w:after="10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041482"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371072BB" w14:textId="3F3F36ED" w:rsidR="005F4C3C" w:rsidRDefault="00041482" w:rsidP="006D022B">
      <w:pPr>
        <w:spacing w:line="240" w:lineRule="auto"/>
      </w:pPr>
      <w:r w:rsidRPr="00AC42B0">
        <w:t>Upoštevaje vse pogoje in zahteve naročnika iz razpisne dokumentacije za javno naročilo</w:t>
      </w:r>
      <w:r>
        <w:t xml:space="preserve"> z oznako JN </w:t>
      </w:r>
      <w:r w:rsidR="005F4C3C">
        <w:t>2</w:t>
      </w:r>
      <w:r w:rsidR="00082E52">
        <w:t>8</w:t>
      </w:r>
      <w:r>
        <w:t>/202</w:t>
      </w:r>
      <w:r w:rsidR="00214AFB">
        <w:t>4</w:t>
      </w:r>
      <w:r>
        <w:t xml:space="preserve">, </w:t>
      </w:r>
      <w:r w:rsidRPr="00AC42B0">
        <w:t xml:space="preserve">katerega predmet je </w:t>
      </w:r>
      <w:r w:rsidR="005F4C3C">
        <w:t>»</w:t>
      </w:r>
      <w:r w:rsidR="00F457BF" w:rsidRPr="00E279C1">
        <w:rPr>
          <w:i/>
          <w:iCs/>
        </w:rPr>
        <w:t xml:space="preserve">Vrednotenje </w:t>
      </w:r>
      <w:r w:rsidR="00082E52" w:rsidRPr="00E279C1">
        <w:rPr>
          <w:i/>
          <w:iCs/>
        </w:rPr>
        <w:t>uspešnosti izvajanja ONPP Zasavje in ONPP SAŠA</w:t>
      </w:r>
      <w:r w:rsidR="00927531">
        <w:t>«</w:t>
      </w:r>
      <w:r w:rsidRPr="00AC42B0">
        <w:t>, dajemo ponudbo</w:t>
      </w:r>
      <w:r>
        <w:t xml:space="preserve"> za</w:t>
      </w:r>
      <w:r w:rsidR="005F4C3C">
        <w:t xml:space="preserve"> izvedbo vseh pogodbenih obveznosti v višini</w:t>
      </w:r>
    </w:p>
    <w:p w14:paraId="4680B8EC" w14:textId="77777777" w:rsidR="005F4C3C" w:rsidRDefault="005F4C3C" w:rsidP="006D022B">
      <w:pPr>
        <w:spacing w:line="240" w:lineRule="auto"/>
      </w:pPr>
    </w:p>
    <w:p w14:paraId="33DE32BE" w14:textId="1DDEAB4B" w:rsidR="005F4C3C" w:rsidRDefault="005F4C3C" w:rsidP="005F4C3C">
      <w:pPr>
        <w:spacing w:line="240" w:lineRule="auto"/>
      </w:pP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>
        <w:t>.</w:t>
      </w:r>
    </w:p>
    <w:p w14:paraId="51514E33" w14:textId="77777777" w:rsidR="005F4C3C" w:rsidRDefault="005F4C3C" w:rsidP="005F4C3C">
      <w:pPr>
        <w:spacing w:line="240" w:lineRule="auto"/>
      </w:pPr>
    </w:p>
    <w:p w14:paraId="449CB60B" w14:textId="47F5945E" w:rsidR="006D022B" w:rsidRPr="00DC06FB" w:rsidRDefault="006D022B" w:rsidP="006D022B">
      <w:pPr>
        <w:spacing w:line="240" w:lineRule="auto"/>
        <w:rPr>
          <w:i/>
          <w:iCs/>
        </w:rPr>
      </w:pPr>
      <w:r>
        <w:t xml:space="preserve"> </w:t>
      </w:r>
      <w:r w:rsidRPr="00DC06FB">
        <w:rPr>
          <w:i/>
          <w:iCs/>
        </w:rPr>
        <w:t xml:space="preserve">/ Vsi številski podatki na tem obrazcu morajo biti </w:t>
      </w:r>
      <w:r w:rsidR="00C95870">
        <w:rPr>
          <w:i/>
          <w:iCs/>
        </w:rPr>
        <w:t>vpisani</w:t>
      </w:r>
      <w:r w:rsidRPr="00DC06FB">
        <w:rPr>
          <w:i/>
          <w:iCs/>
        </w:rPr>
        <w:t xml:space="preserve"> na največ dve decimalni mesti. Vsi preračuni se morajo opraviti s števili, ki so </w:t>
      </w:r>
      <w:r w:rsidR="00C95870">
        <w:rPr>
          <w:i/>
          <w:iCs/>
        </w:rPr>
        <w:t>vpisana</w:t>
      </w:r>
      <w:r w:rsidRPr="00DC06FB">
        <w:rPr>
          <w:i/>
          <w:iCs/>
        </w:rPr>
        <w:t xml:space="preserve"> na največ dve decimalni mesti. Ponudnik mora vpisati vse zahtevane podatke./ </w:t>
      </w:r>
    </w:p>
    <w:p w14:paraId="0EACC050" w14:textId="77777777" w:rsidR="005F4C3C" w:rsidRDefault="005F4C3C" w:rsidP="00041482">
      <w:pPr>
        <w:spacing w:line="240" w:lineRule="auto"/>
      </w:pPr>
    </w:p>
    <w:p w14:paraId="4BD0FBEA" w14:textId="3731DB09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6F11B37B" w14:textId="77777777" w:rsidR="005F4C3C" w:rsidRDefault="005F4C3C" w:rsidP="00041482">
      <w:pPr>
        <w:spacing w:line="240" w:lineRule="auto"/>
      </w:pPr>
    </w:p>
    <w:p w14:paraId="2F8FB62B" w14:textId="145A80F3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C563" w14:textId="77777777" w:rsidR="00BB55EB" w:rsidRDefault="00BB55EB">
      <w:r>
        <w:separator/>
      </w:r>
    </w:p>
  </w:endnote>
  <w:endnote w:type="continuationSeparator" w:id="0">
    <w:p w14:paraId="51C94592" w14:textId="77777777" w:rsidR="00BB55EB" w:rsidRDefault="00B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3DDB" w14:textId="77777777" w:rsidR="00BB55EB" w:rsidRDefault="00BB55EB">
      <w:bookmarkStart w:id="0" w:name="_Hlk149024485"/>
      <w:bookmarkEnd w:id="0"/>
      <w:r>
        <w:separator/>
      </w:r>
    </w:p>
  </w:footnote>
  <w:footnote w:type="continuationSeparator" w:id="0">
    <w:p w14:paraId="50877AEB" w14:textId="77777777" w:rsidR="00BB55EB" w:rsidRDefault="00BB55EB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6C79BF0F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15A385A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96B57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6E8EFF5" w14:textId="3A748590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29"/>
  </w:num>
  <w:num w:numId="7" w16cid:durableId="1101683628">
    <w:abstractNumId w:val="18"/>
  </w:num>
  <w:num w:numId="8" w16cid:durableId="256983549">
    <w:abstractNumId w:val="32"/>
  </w:num>
  <w:num w:numId="9" w16cid:durableId="73821114">
    <w:abstractNumId w:val="7"/>
  </w:num>
  <w:num w:numId="10" w16cid:durableId="1169171056">
    <w:abstractNumId w:val="26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5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8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1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30"/>
  </w:num>
  <w:num w:numId="28" w16cid:durableId="538706424">
    <w:abstractNumId w:val="27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 w:numId="33" w16cid:durableId="208733996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2E52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4C3C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47F3D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5870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279C1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037D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57BF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26</TotalTime>
  <Pages>1</Pages>
  <Words>122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966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78</cp:revision>
  <cp:lastPrinted>2014-11-11T11:21:00Z</cp:lastPrinted>
  <dcterms:created xsi:type="dcterms:W3CDTF">2023-07-13T12:48:00Z</dcterms:created>
  <dcterms:modified xsi:type="dcterms:W3CDTF">2024-08-06T12:22:00Z</dcterms:modified>
</cp:coreProperties>
</file>